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AFCB5" w14:textId="77777777" w:rsidR="004B2FD1" w:rsidRDefault="004B2FD1" w:rsidP="004B2FD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Jankyn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JOHN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5D7D854B" w14:textId="77777777" w:rsidR="004B2FD1" w:rsidRDefault="004B2FD1" w:rsidP="004B2F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36F6A69" w14:textId="77777777" w:rsidR="004B2FD1" w:rsidRDefault="004B2FD1" w:rsidP="004B2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45201A7" w14:textId="77777777" w:rsidR="004B2FD1" w:rsidRDefault="004B2FD1" w:rsidP="004B2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91656C1" w14:textId="77777777" w:rsidR="004B2FD1" w:rsidRDefault="004B2FD1" w:rsidP="004B2F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90B2A51" w14:textId="77777777" w:rsidR="004B2FD1" w:rsidRDefault="004B2FD1" w:rsidP="004B2FD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p.254)</w:t>
      </w:r>
    </w:p>
    <w:p w14:paraId="5C633719" w14:textId="77777777" w:rsidR="004B2FD1" w:rsidRDefault="004B2FD1" w:rsidP="004B2F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May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65459378" w14:textId="77777777" w:rsidR="004B2FD1" w:rsidRDefault="004B2FD1" w:rsidP="004B2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37572F" w14:textId="77777777" w:rsidR="004B2FD1" w:rsidRDefault="004B2FD1" w:rsidP="004B2FD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1871D4" w14:textId="77777777" w:rsidR="004B2FD1" w:rsidRDefault="004B2FD1" w:rsidP="004B2F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2023</w:t>
      </w:r>
    </w:p>
    <w:p w14:paraId="7E967DA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A796D" w14:textId="77777777" w:rsidR="004B2FD1" w:rsidRDefault="004B2FD1" w:rsidP="009139A6">
      <w:r>
        <w:separator/>
      </w:r>
    </w:p>
  </w:endnote>
  <w:endnote w:type="continuationSeparator" w:id="0">
    <w:p w14:paraId="04CD977D" w14:textId="77777777" w:rsidR="004B2FD1" w:rsidRDefault="004B2F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DED2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E0A1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4EE4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02C9D" w14:textId="77777777" w:rsidR="004B2FD1" w:rsidRDefault="004B2FD1" w:rsidP="009139A6">
      <w:r>
        <w:separator/>
      </w:r>
    </w:p>
  </w:footnote>
  <w:footnote w:type="continuationSeparator" w:id="0">
    <w:p w14:paraId="5D9DB85C" w14:textId="77777777" w:rsidR="004B2FD1" w:rsidRDefault="004B2F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ED1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5D4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8BC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FD1"/>
    <w:rsid w:val="000666E0"/>
    <w:rsid w:val="002510B7"/>
    <w:rsid w:val="004B2FD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EF159"/>
  <w15:chartTrackingRefBased/>
  <w15:docId w15:val="{BC722B53-2C87-41E9-A91E-FA2DB2EB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FD1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2023-03-01T22:29:00Z</dcterms:created>
  <dcterms:modified xsi:type="dcterms:W3CDTF">2023-03-01T22:29:00Z</dcterms:modified>
</cp:coreProperties>
</file>